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6B134" w14:textId="77777777" w:rsidR="008174DE" w:rsidRDefault="008174DE" w:rsidP="008174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ROBYNS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0BE91373" w14:textId="77777777" w:rsidR="008174DE" w:rsidRDefault="008174DE" w:rsidP="008174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>, Fishley, Norfolk.</w:t>
      </w:r>
    </w:p>
    <w:p w14:paraId="079BEA7D" w14:textId="77777777" w:rsidR="008174DE" w:rsidRDefault="008174DE" w:rsidP="008174DE">
      <w:pPr>
        <w:pStyle w:val="NoSpacing"/>
        <w:rPr>
          <w:rFonts w:cs="Times New Roman"/>
          <w:szCs w:val="24"/>
        </w:rPr>
      </w:pPr>
    </w:p>
    <w:p w14:paraId="037F6A5F" w14:textId="77777777" w:rsidR="008174DE" w:rsidRDefault="008174DE" w:rsidP="008174DE">
      <w:pPr>
        <w:pStyle w:val="NoSpacing"/>
        <w:rPr>
          <w:rFonts w:cs="Times New Roman"/>
          <w:szCs w:val="24"/>
        </w:rPr>
      </w:pPr>
    </w:p>
    <w:p w14:paraId="4A207163" w14:textId="77777777" w:rsidR="008174DE" w:rsidRDefault="008174DE" w:rsidP="008174DE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708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1440</w:t>
      </w:r>
      <w:r>
        <w:rPr>
          <w:rFonts w:cs="Times New Roman"/>
          <w:szCs w:val="24"/>
        </w:rPr>
        <w:tab/>
        <w:t>He became Rector about this time.</w:t>
      </w:r>
    </w:p>
    <w:p w14:paraId="59AAC99E" w14:textId="77777777" w:rsidR="008174DE" w:rsidRDefault="008174DE" w:rsidP="008174DE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08058666" w14:textId="77777777" w:rsidR="008174DE" w:rsidRDefault="008174DE" w:rsidP="008174DE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100-4,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57019BEB" w14:textId="77777777" w:rsidR="008174DE" w:rsidRDefault="008174DE" w:rsidP="008174DE">
      <w:pPr>
        <w:pStyle w:val="NoSpacing"/>
        <w:rPr>
          <w:rFonts w:cs="Times New Roman"/>
          <w:szCs w:val="24"/>
        </w:rPr>
      </w:pPr>
    </w:p>
    <w:p w14:paraId="73C76E4B" w14:textId="77777777" w:rsidR="008174DE" w:rsidRDefault="008174DE" w:rsidP="008174DE">
      <w:pPr>
        <w:pStyle w:val="NoSpacing"/>
        <w:rPr>
          <w:rFonts w:cs="Times New Roman"/>
          <w:szCs w:val="24"/>
        </w:rPr>
      </w:pPr>
    </w:p>
    <w:p w14:paraId="44DF30FA" w14:textId="77777777" w:rsidR="008174DE" w:rsidRDefault="008174DE" w:rsidP="008174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February 2024</w:t>
      </w:r>
    </w:p>
    <w:p w14:paraId="2EB10F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6668" w14:textId="77777777" w:rsidR="008174DE" w:rsidRDefault="008174DE" w:rsidP="009139A6">
      <w:r>
        <w:separator/>
      </w:r>
    </w:p>
  </w:endnote>
  <w:endnote w:type="continuationSeparator" w:id="0">
    <w:p w14:paraId="2683A08B" w14:textId="77777777" w:rsidR="008174DE" w:rsidRDefault="008174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1FB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940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F7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295F7" w14:textId="77777777" w:rsidR="008174DE" w:rsidRDefault="008174DE" w:rsidP="009139A6">
      <w:r>
        <w:separator/>
      </w:r>
    </w:p>
  </w:footnote>
  <w:footnote w:type="continuationSeparator" w:id="0">
    <w:p w14:paraId="1B96604A" w14:textId="77777777" w:rsidR="008174DE" w:rsidRDefault="008174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B0B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C6E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E5F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DE"/>
    <w:rsid w:val="000666E0"/>
    <w:rsid w:val="002510B7"/>
    <w:rsid w:val="005C130B"/>
    <w:rsid w:val="008174D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448E3"/>
  <w15:chartTrackingRefBased/>
  <w15:docId w15:val="{CCFF1D66-C557-4C1D-B945-A9D4A797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2024-02-07T21:03:00Z</dcterms:created>
  <dcterms:modified xsi:type="dcterms:W3CDTF">2024-02-07T21:03:00Z</dcterms:modified>
</cp:coreProperties>
</file>